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5092E" w14:textId="77777777" w:rsidR="0000166C" w:rsidRDefault="0000166C" w:rsidP="000016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CHURCHMAN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44ADE6ED" w14:textId="77777777" w:rsidR="0000166C" w:rsidRDefault="0000166C" w:rsidP="000016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Grocer.</w:t>
      </w:r>
    </w:p>
    <w:p w14:paraId="5E80FB4C" w14:textId="77777777" w:rsidR="0000166C" w:rsidRDefault="0000166C" w:rsidP="0000166C">
      <w:pPr>
        <w:rPr>
          <w:rFonts w:ascii="Times New Roman" w:hAnsi="Times New Roman" w:cs="Times New Roman"/>
          <w:sz w:val="24"/>
          <w:szCs w:val="24"/>
        </w:rPr>
      </w:pPr>
    </w:p>
    <w:p w14:paraId="15356D5A" w14:textId="77777777" w:rsidR="0000166C" w:rsidRDefault="0000166C" w:rsidP="0000166C">
      <w:pPr>
        <w:rPr>
          <w:rFonts w:ascii="Times New Roman" w:hAnsi="Times New Roman" w:cs="Times New Roman"/>
          <w:sz w:val="24"/>
          <w:szCs w:val="24"/>
        </w:rPr>
      </w:pPr>
    </w:p>
    <w:p w14:paraId="3DB0C7E6" w14:textId="77777777" w:rsidR="0000166C" w:rsidRDefault="0000166C" w:rsidP="000016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founded an </w:t>
      </w:r>
      <w:proofErr w:type="spellStart"/>
      <w:r>
        <w:rPr>
          <w:rFonts w:ascii="Times New Roman" w:hAnsi="Times New Roman" w:cs="Times New Roman"/>
          <w:sz w:val="24"/>
          <w:szCs w:val="24"/>
        </w:rPr>
        <w:t>almshouse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7 men of the Tailor’s Company.</w:t>
      </w:r>
    </w:p>
    <w:p w14:paraId="41F190DB" w14:textId="77777777" w:rsidR="0000166C" w:rsidRDefault="0000166C" w:rsidP="0000166C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p.136)</w:t>
      </w:r>
    </w:p>
    <w:p w14:paraId="6B4EF447" w14:textId="77777777" w:rsidR="0000166C" w:rsidRDefault="0000166C" w:rsidP="0000166C">
      <w:pPr>
        <w:pStyle w:val="NoSpacing"/>
        <w:spacing w:before="240"/>
        <w:rPr>
          <w:rFonts w:ascii="Times New Roman" w:hAnsi="Times New Roman" w:cs="Times New Roman"/>
          <w:sz w:val="24"/>
          <w:szCs w:val="24"/>
        </w:rPr>
      </w:pPr>
    </w:p>
    <w:p w14:paraId="4EFE3603" w14:textId="77777777" w:rsidR="0000166C" w:rsidRDefault="0000166C" w:rsidP="0000166C">
      <w:pPr>
        <w:rPr>
          <w:rFonts w:ascii="Times New Roman" w:hAnsi="Times New Roman" w:cs="Times New Roman"/>
          <w:sz w:val="24"/>
          <w:szCs w:val="24"/>
        </w:rPr>
      </w:pPr>
      <w:r w:rsidRPr="00A50CC3">
        <w:rPr>
          <w:rFonts w:ascii="Times New Roman" w:hAnsi="Times New Roman" w:cs="Times New Roman"/>
          <w:sz w:val="24"/>
          <w:szCs w:val="24"/>
        </w:rPr>
        <w:t>15 June 2021</w:t>
      </w:r>
    </w:p>
    <w:p w14:paraId="4240FDC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0A69E" w14:textId="77777777" w:rsidR="0000166C" w:rsidRDefault="0000166C" w:rsidP="009139A6">
      <w:r>
        <w:separator/>
      </w:r>
    </w:p>
  </w:endnote>
  <w:endnote w:type="continuationSeparator" w:id="0">
    <w:p w14:paraId="0C260E5E" w14:textId="77777777" w:rsidR="0000166C" w:rsidRDefault="000016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046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421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B18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4245D" w14:textId="77777777" w:rsidR="0000166C" w:rsidRDefault="0000166C" w:rsidP="009139A6">
      <w:r>
        <w:separator/>
      </w:r>
    </w:p>
  </w:footnote>
  <w:footnote w:type="continuationSeparator" w:id="0">
    <w:p w14:paraId="0EC13920" w14:textId="77777777" w:rsidR="0000166C" w:rsidRDefault="000016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4A1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1C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65F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66C"/>
    <w:rsid w:val="0000166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403F3"/>
  <w15:chartTrackingRefBased/>
  <w15:docId w15:val="{06D8D0C6-25F6-4271-8E75-ACF9AFBEB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66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2021-06-27T20:08:00Z</dcterms:created>
  <dcterms:modified xsi:type="dcterms:W3CDTF">2021-06-27T20:08:00Z</dcterms:modified>
</cp:coreProperties>
</file>